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65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9590"/>
      </w:tblGrid>
      <w:tr w:rsidR="00D91840" w:rsidRPr="00054398" w:rsidTr="00054398">
        <w:trPr>
          <w:trHeight w:val="691"/>
        </w:trPr>
        <w:tc>
          <w:tcPr>
            <w:tcW w:w="9590" w:type="dxa"/>
            <w:shd w:val="clear" w:color="auto" w:fill="auto"/>
            <w:vAlign w:val="center"/>
          </w:tcPr>
          <w:p w:rsidR="00D91840" w:rsidRPr="00054398" w:rsidRDefault="00054398" w:rsidP="00054398">
            <w:pPr>
              <w:pStyle w:val="Heading1"/>
              <w:jc w:val="left"/>
              <w:rPr>
                <w:rFonts w:ascii="Century Gothic" w:hAnsi="Century Gothic"/>
                <w:b/>
              </w:rPr>
            </w:pPr>
            <w:r w:rsidRPr="00F83FBC">
              <w:rPr>
                <w:rFonts w:ascii="Century Gothic" w:hAnsi="Century Gothic"/>
                <w:b/>
                <w:sz w:val="34"/>
              </w:rPr>
              <w:t>open house sign in</w:t>
            </w:r>
          </w:p>
        </w:tc>
      </w:tr>
      <w:tr w:rsidR="00953CB5" w:rsidRPr="00054398" w:rsidTr="00054398">
        <w:trPr>
          <w:trHeight w:val="360"/>
        </w:trPr>
        <w:tc>
          <w:tcPr>
            <w:tcW w:w="959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953CB5" w:rsidRPr="00054398" w:rsidRDefault="00054398" w:rsidP="00D91840">
            <w:pPr>
              <w:rPr>
                <w:rFonts w:ascii="Century Gothic" w:hAnsi="Century Gothic"/>
              </w:rPr>
            </w:pPr>
            <w:r w:rsidRPr="00054398">
              <w:rPr>
                <w:rFonts w:ascii="Century Gothic" w:hAnsi="Century Gothic"/>
              </w:rPr>
              <w:t xml:space="preserve">Agent/Company </w:t>
            </w:r>
            <w:r w:rsidR="00953CB5" w:rsidRPr="00054398">
              <w:rPr>
                <w:rFonts w:ascii="Century Gothic" w:hAnsi="Century Gothic"/>
              </w:rPr>
              <w:t>Name:</w:t>
            </w:r>
          </w:p>
        </w:tc>
      </w:tr>
      <w:tr w:rsidR="00953CB5" w:rsidRPr="00054398" w:rsidTr="00054398">
        <w:trPr>
          <w:trHeight w:val="360"/>
        </w:trPr>
        <w:tc>
          <w:tcPr>
            <w:tcW w:w="95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953CB5" w:rsidRPr="00054398" w:rsidRDefault="00054398" w:rsidP="00D91840">
            <w:pPr>
              <w:rPr>
                <w:rFonts w:ascii="Century Gothic" w:hAnsi="Century Gothic"/>
              </w:rPr>
            </w:pPr>
            <w:r w:rsidRPr="00054398">
              <w:rPr>
                <w:rFonts w:ascii="Century Gothic" w:hAnsi="Century Gothic"/>
              </w:rPr>
              <w:t>Property Name:</w:t>
            </w:r>
          </w:p>
        </w:tc>
      </w:tr>
      <w:tr w:rsidR="00953CB5" w:rsidRPr="00054398" w:rsidTr="00054398">
        <w:trPr>
          <w:trHeight w:val="360"/>
        </w:trPr>
        <w:tc>
          <w:tcPr>
            <w:tcW w:w="959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953CB5" w:rsidRPr="00054398" w:rsidRDefault="00054398" w:rsidP="00D91840">
            <w:pPr>
              <w:rPr>
                <w:rFonts w:ascii="Century Gothic" w:hAnsi="Century Gothic"/>
              </w:rPr>
            </w:pPr>
            <w:r w:rsidRPr="00054398">
              <w:rPr>
                <w:rFonts w:ascii="Century Gothic" w:hAnsi="Century Gothic"/>
              </w:rPr>
              <w:t>Address:</w:t>
            </w:r>
          </w:p>
        </w:tc>
      </w:tr>
    </w:tbl>
    <w:p w:rsidR="001615C2" w:rsidRPr="00054398" w:rsidRDefault="00F83FBC">
      <w:pPr>
        <w:rPr>
          <w:rFonts w:ascii="Century Gothic" w:hAnsi="Century Gothic"/>
        </w:rPr>
      </w:pPr>
      <w:bookmarkStart w:id="0" w:name="_GoBack"/>
      <w:bookmarkEnd w:id="0"/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4944110</wp:posOffset>
                </wp:positionH>
                <wp:positionV relativeFrom="paragraph">
                  <wp:posOffset>-1666875</wp:posOffset>
                </wp:positionV>
                <wp:extent cx="1095375" cy="977900"/>
                <wp:effectExtent l="635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97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4398" w:rsidRDefault="0005439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BB5417" wp14:editId="5195E446">
                                  <wp:extent cx="773801" cy="730522"/>
                                  <wp:effectExtent l="0" t="0" r="0" b="0"/>
                                  <wp:docPr id="1" name="Picture 1" descr="Head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duotone>
                                              <a:schemeClr val="accent1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7">
                                                    <a14:imgEffect>
                                                      <a14:artisticGlowEdges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6976" cy="7335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9.3pt;margin-top:-131.25pt;width:86.25pt;height:7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z1tQIAALk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" filled="f" stroked="f">
                <v:textbox>
                  <w:txbxContent>
                    <w:p w:rsidR="00054398" w:rsidRDefault="00054398">
                      <w:r>
                        <w:rPr>
                          <w:noProof/>
                        </w:rPr>
                        <w:drawing>
                          <wp:inline distT="0" distB="0" distL="0" distR="0" wp14:anchorId="74BB5417" wp14:editId="5195E446">
                            <wp:extent cx="773801" cy="730522"/>
                            <wp:effectExtent l="0" t="0" r="0" b="0"/>
                            <wp:docPr id="1" name="Picture 1" descr="Head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duotone>
                                        <a:schemeClr val="accent1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7">
                                              <a14:imgEffect>
                                                <a14:artisticGlowEdges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6976" cy="7335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3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3064"/>
        <w:gridCol w:w="2184"/>
        <w:gridCol w:w="5063"/>
      </w:tblGrid>
      <w:tr w:rsidR="00054398" w:rsidRPr="00054398" w:rsidTr="00054398">
        <w:trPr>
          <w:trHeight w:val="409"/>
          <w:jc w:val="center"/>
        </w:trPr>
        <w:tc>
          <w:tcPr>
            <w:tcW w:w="3064" w:type="dxa"/>
            <w:shd w:val="clear" w:color="auto" w:fill="D9D9D9" w:themeFill="background1" w:themeFillShade="D9"/>
            <w:vAlign w:val="center"/>
          </w:tcPr>
          <w:p w:rsidR="00054398" w:rsidRPr="00054398" w:rsidRDefault="00054398" w:rsidP="00054398">
            <w:pPr>
              <w:pStyle w:val="Heading2"/>
              <w:jc w:val="left"/>
              <w:rPr>
                <w:rFonts w:ascii="Century Gothic" w:hAnsi="Century Gothic"/>
                <w:sz w:val="22"/>
              </w:rPr>
            </w:pPr>
            <w:r w:rsidRPr="00054398"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:rsidR="00054398" w:rsidRPr="00054398" w:rsidRDefault="00054398" w:rsidP="00054398">
            <w:pPr>
              <w:rPr>
                <w:rFonts w:ascii="Century Gothic" w:hAnsi="Century Gothic"/>
                <w:b/>
                <w:sz w:val="22"/>
              </w:rPr>
            </w:pPr>
            <w:r w:rsidRPr="00054398">
              <w:rPr>
                <w:rFonts w:ascii="Century Gothic" w:hAnsi="Century Gothic"/>
                <w:b/>
                <w:sz w:val="22"/>
              </w:rPr>
              <w:t>Email/Phone</w:t>
            </w:r>
          </w:p>
        </w:tc>
        <w:tc>
          <w:tcPr>
            <w:tcW w:w="5063" w:type="dxa"/>
            <w:shd w:val="clear" w:color="auto" w:fill="D9D9D9" w:themeFill="background1" w:themeFillShade="D9"/>
            <w:vAlign w:val="center"/>
          </w:tcPr>
          <w:p w:rsidR="00054398" w:rsidRPr="00054398" w:rsidRDefault="00054398" w:rsidP="00054398">
            <w:pPr>
              <w:pStyle w:val="Heading2"/>
              <w:rPr>
                <w:rFonts w:ascii="Century Gothic" w:hAnsi="Century Gothic"/>
                <w:sz w:val="22"/>
              </w:rPr>
            </w:pPr>
            <w:r w:rsidRPr="00054398">
              <w:rPr>
                <w:rFonts w:ascii="Century Gothic" w:hAnsi="Century Gothic"/>
                <w:sz w:val="22"/>
              </w:rPr>
              <w:t xml:space="preserve">YOUR QUESTION. </w:t>
            </w: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  <w:r w:rsidRPr="00054398">
              <w:rPr>
                <w:rFonts w:ascii="Century Gothic" w:hAnsi="Century Gothic"/>
              </w:rPr>
              <w:t>Ferguson</w:t>
            </w: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  <w:r w:rsidRPr="00054398">
              <w:rPr>
                <w:rFonts w:ascii="Century Gothic" w:hAnsi="Century Gothic"/>
              </w:rPr>
              <w:t>ferguson@gmail.com</w:t>
            </w:r>
          </w:p>
        </w:tc>
        <w:sdt>
          <w:sdtPr>
            <w:rPr>
              <w:rFonts w:ascii="Century Gothic" w:hAnsi="Century Gothic"/>
            </w:rPr>
            <w:alias w:val="Item"/>
            <w:tag w:val="Item"/>
            <w:id w:val="899263494"/>
            <w:placeholder>
              <w:docPart w:val="47DC94C059F84632A518A78F36E653B2"/>
            </w:placeholder>
            <w:temporary/>
            <w:showingPlcHdr/>
          </w:sdtPr>
          <w:sdtContent>
            <w:tc>
              <w:tcPr>
                <w:tcW w:w="5063" w:type="dxa"/>
                <w:vAlign w:val="center"/>
              </w:tcPr>
              <w:p w:rsidR="00054398" w:rsidRPr="00054398" w:rsidRDefault="00054398" w:rsidP="005B5A23">
                <w:pPr>
                  <w:pStyle w:val="Numbers"/>
                  <w:rPr>
                    <w:rFonts w:ascii="Century Gothic" w:hAnsi="Century Gothic"/>
                  </w:rPr>
                </w:pPr>
                <w:r w:rsidRPr="00054398">
                  <w:rPr>
                    <w:rFonts w:ascii="Century Gothic" w:hAnsi="Century Gothic"/>
                  </w:rPr>
                  <w:t>[Item Description]</w:t>
                </w:r>
              </w:p>
            </w:tc>
          </w:sdtContent>
        </w:sdt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  <w:tr w:rsidR="00054398" w:rsidRPr="00054398" w:rsidTr="00054398">
        <w:trPr>
          <w:trHeight w:val="500"/>
          <w:jc w:val="center"/>
        </w:trPr>
        <w:tc>
          <w:tcPr>
            <w:tcW w:w="3064" w:type="dxa"/>
            <w:shd w:val="clear" w:color="auto" w:fill="auto"/>
            <w:vAlign w:val="center"/>
          </w:tcPr>
          <w:p w:rsidR="00054398" w:rsidRPr="00054398" w:rsidRDefault="00054398" w:rsidP="001615C2">
            <w:pPr>
              <w:pStyle w:val="NumberedList"/>
              <w:rPr>
                <w:rFonts w:ascii="Century Gothic" w:hAnsi="Century Gothic"/>
              </w:rPr>
            </w:pPr>
          </w:p>
        </w:tc>
        <w:tc>
          <w:tcPr>
            <w:tcW w:w="2184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:rsidR="00054398" w:rsidRPr="00054398" w:rsidRDefault="00054398" w:rsidP="004E5559">
            <w:pPr>
              <w:pStyle w:val="Numbers"/>
              <w:rPr>
                <w:rFonts w:ascii="Century Gothic" w:hAnsi="Century Gothic"/>
              </w:rPr>
            </w:pPr>
          </w:p>
        </w:tc>
        <w:tc>
          <w:tcPr>
            <w:tcW w:w="5063" w:type="dxa"/>
            <w:vAlign w:val="center"/>
          </w:tcPr>
          <w:p w:rsidR="00054398" w:rsidRPr="00054398" w:rsidRDefault="00054398" w:rsidP="005B5A23">
            <w:pPr>
              <w:pStyle w:val="Numbers"/>
              <w:rPr>
                <w:rFonts w:ascii="Century Gothic" w:hAnsi="Century Gothic"/>
              </w:rPr>
            </w:pPr>
          </w:p>
        </w:tc>
      </w:tr>
    </w:tbl>
    <w:p w:rsidR="003B4B31" w:rsidRPr="00054398" w:rsidRDefault="003B4B31" w:rsidP="00D91840">
      <w:pPr>
        <w:rPr>
          <w:rFonts w:ascii="Century Gothic" w:hAnsi="Century Gothic"/>
        </w:rPr>
      </w:pPr>
    </w:p>
    <w:sectPr w:rsidR="003B4B31" w:rsidRPr="00054398" w:rsidSect="00054398">
      <w:pgSz w:w="12240" w:h="15840"/>
      <w:pgMar w:top="81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7C4"/>
    <w:multiLevelType w:val="hybridMultilevel"/>
    <w:tmpl w:val="31B07A82"/>
    <w:lvl w:ilvl="0" w:tplc="07E06522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745B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3456E44"/>
    <w:multiLevelType w:val="multilevel"/>
    <w:tmpl w:val="9540532E"/>
    <w:lvl w:ilvl="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Verdana" w:hAnsi="Verdana" w:hint="default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398"/>
    <w:rsid w:val="00054398"/>
    <w:rsid w:val="000D3B27"/>
    <w:rsid w:val="001615C2"/>
    <w:rsid w:val="00342BB9"/>
    <w:rsid w:val="003B4B31"/>
    <w:rsid w:val="00472EE4"/>
    <w:rsid w:val="004B5F59"/>
    <w:rsid w:val="004E5559"/>
    <w:rsid w:val="005252B5"/>
    <w:rsid w:val="005B5A23"/>
    <w:rsid w:val="005D46B0"/>
    <w:rsid w:val="00713420"/>
    <w:rsid w:val="0074012D"/>
    <w:rsid w:val="007856B0"/>
    <w:rsid w:val="00952E17"/>
    <w:rsid w:val="00953CB5"/>
    <w:rsid w:val="009C27A8"/>
    <w:rsid w:val="00BF5B6E"/>
    <w:rsid w:val="00C65394"/>
    <w:rsid w:val="00CF36EC"/>
    <w:rsid w:val="00D4792D"/>
    <w:rsid w:val="00D651D0"/>
    <w:rsid w:val="00D91840"/>
    <w:rsid w:val="00DB1C31"/>
    <w:rsid w:val="00E172CE"/>
    <w:rsid w:val="00EC3138"/>
    <w:rsid w:val="00F35851"/>
    <w:rsid w:val="00F83FBC"/>
    <w:rsid w:val="00FE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B4BE0"/>
  <w15:docId w15:val="{836A84D4-4878-4C89-B6CD-F3133B84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5394"/>
    <w:pPr>
      <w:spacing w:line="276" w:lineRule="auto"/>
    </w:pPr>
    <w:rPr>
      <w:rFonts w:asciiTheme="minorHAnsi" w:hAnsiTheme="minorHAnsi"/>
      <w:spacing w:val="8"/>
      <w:sz w:val="16"/>
      <w:szCs w:val="16"/>
    </w:rPr>
  </w:style>
  <w:style w:type="paragraph" w:styleId="Heading1">
    <w:name w:val="heading 1"/>
    <w:basedOn w:val="Normal"/>
    <w:next w:val="Normal"/>
    <w:qFormat/>
    <w:rsid w:val="001615C2"/>
    <w:pPr>
      <w:jc w:val="center"/>
      <w:outlineLvl w:val="0"/>
    </w:pPr>
    <w:rPr>
      <w:rFonts w:asciiTheme="majorHAnsi" w:hAnsiTheme="majorHAnsi"/>
      <w:caps/>
      <w:sz w:val="28"/>
      <w:szCs w:val="28"/>
    </w:rPr>
  </w:style>
  <w:style w:type="paragraph" w:styleId="Heading2">
    <w:name w:val="heading 2"/>
    <w:basedOn w:val="Heading3"/>
    <w:next w:val="Normal"/>
    <w:link w:val="Heading2Char"/>
    <w:unhideWhenUsed/>
    <w:qFormat/>
    <w:rsid w:val="00C65394"/>
    <w:pPr>
      <w:spacing w:after="40"/>
      <w:outlineLvl w:val="1"/>
    </w:pPr>
  </w:style>
  <w:style w:type="paragraph" w:styleId="Heading3">
    <w:name w:val="heading 3"/>
    <w:basedOn w:val="Normal"/>
    <w:next w:val="Normal"/>
    <w:semiHidden/>
    <w:unhideWhenUsed/>
    <w:rsid w:val="00D4792D"/>
    <w:pPr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D651D0"/>
    <w:rPr>
      <w:sz w:val="16"/>
    </w:rPr>
  </w:style>
  <w:style w:type="paragraph" w:styleId="BalloonText">
    <w:name w:val="Balloon Text"/>
    <w:basedOn w:val="Normal"/>
    <w:semiHidden/>
    <w:unhideWhenUsed/>
    <w:rsid w:val="00D91840"/>
    <w:rPr>
      <w:rFonts w:ascii="Tahoma" w:hAnsi="Tahoma" w:cs="Tahoma"/>
    </w:rPr>
  </w:style>
  <w:style w:type="paragraph" w:customStyle="1" w:styleId="Directions">
    <w:name w:val="Directions"/>
    <w:basedOn w:val="Normal"/>
    <w:qFormat/>
    <w:rsid w:val="00C65394"/>
    <w:pPr>
      <w:spacing w:before="40" w:after="40"/>
      <w:jc w:val="center"/>
    </w:pPr>
  </w:style>
  <w:style w:type="paragraph" w:customStyle="1" w:styleId="Numbers">
    <w:name w:val="Numbers"/>
    <w:basedOn w:val="Normal"/>
    <w:unhideWhenUsed/>
    <w:qFormat/>
    <w:rsid w:val="00953CB5"/>
    <w:pPr>
      <w:jc w:val="center"/>
    </w:pPr>
  </w:style>
  <w:style w:type="paragraph" w:customStyle="1" w:styleId="NumberedList">
    <w:name w:val="Numbered List"/>
    <w:basedOn w:val="Normal"/>
    <w:unhideWhenUsed/>
    <w:qFormat/>
    <w:rsid w:val="00342BB9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1615C2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C65394"/>
    <w:rPr>
      <w:rFonts w:asciiTheme="minorHAnsi" w:hAnsiTheme="minorHAnsi"/>
      <w:b/>
      <w:spacing w:val="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Survey%20of%20comparative%20qua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DC94C059F84632A518A78F36E65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C8223-4F2A-488B-9D74-098B192FB8C2}"/>
      </w:docPartPr>
      <w:docPartBody>
        <w:p w:rsidR="00000000" w:rsidRDefault="007A23B2" w:rsidP="007A23B2">
          <w:pPr>
            <w:pStyle w:val="47DC94C059F84632A518A78F36E653B2"/>
          </w:pPr>
          <w:r>
            <w:t>[Item Description]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3B2"/>
    <w:rsid w:val="007A23B2"/>
    <w:rsid w:val="00FA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8907194B8E8454C8BC93DB8FC830476">
    <w:name w:val="28907194B8E8454C8BC93DB8FC830476"/>
  </w:style>
  <w:style w:type="paragraph" w:customStyle="1" w:styleId="79405B2E0AE6437E931BB69B6173A217">
    <w:name w:val="79405B2E0AE6437E931BB69B6173A217"/>
  </w:style>
  <w:style w:type="paragraph" w:customStyle="1" w:styleId="791AD72AFF2544A39F33FF18F4072E7B">
    <w:name w:val="791AD72AFF2544A39F33FF18F4072E7B"/>
  </w:style>
  <w:style w:type="paragraph" w:customStyle="1" w:styleId="039D84BC77DE4AAC99D0B6335A758907">
    <w:name w:val="039D84BC77DE4AAC99D0B6335A758907"/>
  </w:style>
  <w:style w:type="paragraph" w:customStyle="1" w:styleId="F27E0A4E0CAC4BF2A88F5FA69F528CF1">
    <w:name w:val="F27E0A4E0CAC4BF2A88F5FA69F528CF1"/>
  </w:style>
  <w:style w:type="paragraph" w:customStyle="1" w:styleId="E9C8BCB41ACE4AC69B7B449C0F3EEEA0">
    <w:name w:val="E9C8BCB41ACE4AC69B7B449C0F3EEEA0"/>
  </w:style>
  <w:style w:type="paragraph" w:customStyle="1" w:styleId="8DBD0538B35447678E1578C575936A0F">
    <w:name w:val="8DBD0538B35447678E1578C575936A0F"/>
  </w:style>
  <w:style w:type="paragraph" w:customStyle="1" w:styleId="4272640445C34A99B232346AFEFFC75E">
    <w:name w:val="4272640445C34A99B232346AFEFFC75E"/>
  </w:style>
  <w:style w:type="paragraph" w:customStyle="1" w:styleId="C14F434A90C64BC3983CA60CAE8765B0">
    <w:name w:val="C14F434A90C64BC3983CA60CAE8765B0"/>
  </w:style>
  <w:style w:type="paragraph" w:customStyle="1" w:styleId="1C133ACA84B94C2F95590E66BA9F5382">
    <w:name w:val="1C133ACA84B94C2F95590E66BA9F5382"/>
  </w:style>
  <w:style w:type="paragraph" w:customStyle="1" w:styleId="E18EA030097D410A8742DF43A78E47C4">
    <w:name w:val="E18EA030097D410A8742DF43A78E47C4"/>
  </w:style>
  <w:style w:type="paragraph" w:customStyle="1" w:styleId="5E7AFF2901A84264B3502374CE45D199">
    <w:name w:val="5E7AFF2901A84264B3502374CE45D199"/>
  </w:style>
  <w:style w:type="paragraph" w:customStyle="1" w:styleId="1DD6AB1D62BD42D49253B40C9CBB77AA">
    <w:name w:val="1DD6AB1D62BD42D49253B40C9CBB77AA"/>
  </w:style>
  <w:style w:type="paragraph" w:customStyle="1" w:styleId="C6BA9DD071B944A893D37D8057FEB14A">
    <w:name w:val="C6BA9DD071B944A893D37D8057FEB14A"/>
  </w:style>
  <w:style w:type="paragraph" w:customStyle="1" w:styleId="7697727EEBF1478EB2B9E6F87AAAF164">
    <w:name w:val="7697727EEBF1478EB2B9E6F87AAAF164"/>
  </w:style>
  <w:style w:type="paragraph" w:customStyle="1" w:styleId="E9832D73736D4B4E8EFFEB10322C0F10">
    <w:name w:val="E9832D73736D4B4E8EFFEB10322C0F10"/>
  </w:style>
  <w:style w:type="paragraph" w:customStyle="1" w:styleId="C2A9CD9734E442978B5CEB418D83B7B0">
    <w:name w:val="C2A9CD9734E442978B5CEB418D83B7B0"/>
  </w:style>
  <w:style w:type="paragraph" w:customStyle="1" w:styleId="54A2E5D94D754DA88750048AD7FABFEB">
    <w:name w:val="54A2E5D94D754DA88750048AD7FABFEB"/>
  </w:style>
  <w:style w:type="paragraph" w:customStyle="1" w:styleId="70AD7B4BE33644F2B87AF552C1B57BF3">
    <w:name w:val="70AD7B4BE33644F2B87AF552C1B57BF3"/>
  </w:style>
  <w:style w:type="paragraph" w:customStyle="1" w:styleId="6D23588CDEC5481CB153385D256A8B7D">
    <w:name w:val="6D23588CDEC5481CB153385D256A8B7D"/>
  </w:style>
  <w:style w:type="paragraph" w:customStyle="1" w:styleId="FC3E8DC406D54B4F8CD6B3FE5953A049">
    <w:name w:val="FC3E8DC406D54B4F8CD6B3FE5953A049"/>
  </w:style>
  <w:style w:type="paragraph" w:customStyle="1" w:styleId="1197B60131DD41AC9B00C4B78D91544C">
    <w:name w:val="1197B60131DD41AC9B00C4B78D91544C"/>
  </w:style>
  <w:style w:type="paragraph" w:customStyle="1" w:styleId="8771032E487941098BFC3DC966CE7EE4">
    <w:name w:val="8771032E487941098BFC3DC966CE7EE4"/>
  </w:style>
  <w:style w:type="paragraph" w:customStyle="1" w:styleId="D5459680336041CCB18020BF90C2CF73">
    <w:name w:val="D5459680336041CCB18020BF90C2CF73"/>
  </w:style>
  <w:style w:type="paragraph" w:customStyle="1" w:styleId="711865FA58384DDFBD3CC61BB59C045B">
    <w:name w:val="711865FA58384DDFBD3CC61BB59C045B"/>
    <w:rsid w:val="007A23B2"/>
  </w:style>
  <w:style w:type="paragraph" w:customStyle="1" w:styleId="CBAF3D7779204317A2729019ADC3D5EF">
    <w:name w:val="CBAF3D7779204317A2729019ADC3D5EF"/>
    <w:rsid w:val="007A23B2"/>
  </w:style>
  <w:style w:type="paragraph" w:customStyle="1" w:styleId="E8C7FB3541134D578604463298FC6EB1">
    <w:name w:val="E8C7FB3541134D578604463298FC6EB1"/>
    <w:rsid w:val="007A23B2"/>
  </w:style>
  <w:style w:type="paragraph" w:customStyle="1" w:styleId="4E42F02510D145D28375440AF7A1FFDA">
    <w:name w:val="4E42F02510D145D28375440AF7A1FFDA"/>
    <w:rsid w:val="007A23B2"/>
  </w:style>
  <w:style w:type="paragraph" w:customStyle="1" w:styleId="BEFD98448B64475FA2F399A6E804E764">
    <w:name w:val="BEFD98448B64475FA2F399A6E804E764"/>
    <w:rsid w:val="007A23B2"/>
  </w:style>
  <w:style w:type="paragraph" w:customStyle="1" w:styleId="47DC94C059F84632A518A78F36E653B2">
    <w:name w:val="47DC94C059F84632A518A78F36E653B2"/>
    <w:rsid w:val="007A23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8641A80-FBCD-48AB-BE3F-F2A02B207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Survey of comparative quality.dotx</Template>
  <TotalTime>11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of comparative quality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of comparative quality</dc:title>
  <dc:creator>Alex</dc:creator>
  <cp:keywords/>
  <cp:lastModifiedBy>Alex</cp:lastModifiedBy>
  <cp:revision>1</cp:revision>
  <cp:lastPrinted>2004-02-20T21:47:00Z</cp:lastPrinted>
  <dcterms:created xsi:type="dcterms:W3CDTF">2017-07-11T13:19:00Z</dcterms:created>
  <dcterms:modified xsi:type="dcterms:W3CDTF">2017-07-11T13:30:00Z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TC010176171033</vt:lpwstr>
  </property>
</Properties>
</file>